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D840C" w14:textId="77777777" w:rsidR="006560FC" w:rsidRDefault="006560FC" w:rsidP="006560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TOKKE, junior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fl.1437)</w:t>
      </w:r>
    </w:p>
    <w:p w14:paraId="251F8E23" w14:textId="77777777" w:rsidR="006560FC" w:rsidRDefault="006560FC" w:rsidP="006560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9C9D05" w14:textId="77777777" w:rsidR="006560FC" w:rsidRDefault="006560FC" w:rsidP="006560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40AD86" w14:textId="77777777" w:rsidR="006560FC" w:rsidRDefault="006560FC" w:rsidP="006560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Oct.1437</w:t>
      </w:r>
      <w:r>
        <w:rPr>
          <w:rFonts w:ascii="Times New Roman" w:hAnsi="Times New Roman" w:cs="Times New Roman"/>
          <w:sz w:val="24"/>
          <w:szCs w:val="24"/>
        </w:rPr>
        <w:tab/>
        <w:t xml:space="preserve">He held a messuage, a </w:t>
      </w:r>
      <w:proofErr w:type="spellStart"/>
      <w:r>
        <w:rPr>
          <w:rFonts w:ascii="Times New Roman" w:hAnsi="Times New Roman" w:cs="Times New Roman"/>
          <w:sz w:val="24"/>
          <w:szCs w:val="24"/>
        </w:rPr>
        <w:t>ferling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land and a close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Chelston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Devon.</w:t>
      </w:r>
    </w:p>
    <w:p w14:paraId="294DA5F4" w14:textId="77777777" w:rsidR="006560FC" w:rsidRDefault="006560FC" w:rsidP="006560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25-101)</w:t>
      </w:r>
    </w:p>
    <w:p w14:paraId="22E444EE" w14:textId="77777777" w:rsidR="006560FC" w:rsidRDefault="006560FC" w:rsidP="006560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3521C9" w14:textId="77777777" w:rsidR="006560FC" w:rsidRDefault="006560FC" w:rsidP="006560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5DEA82" w14:textId="77777777" w:rsidR="006560FC" w:rsidRDefault="006560FC" w:rsidP="006560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October 2021</w:t>
      </w:r>
    </w:p>
    <w:p w14:paraId="69C18C9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50A20" w14:textId="77777777" w:rsidR="006560FC" w:rsidRDefault="006560FC" w:rsidP="009139A6">
      <w:r>
        <w:separator/>
      </w:r>
    </w:p>
  </w:endnote>
  <w:endnote w:type="continuationSeparator" w:id="0">
    <w:p w14:paraId="132EC4D8" w14:textId="77777777" w:rsidR="006560FC" w:rsidRDefault="006560F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CFC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EA4C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9A02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B1655" w14:textId="77777777" w:rsidR="006560FC" w:rsidRDefault="006560FC" w:rsidP="009139A6">
      <w:r>
        <w:separator/>
      </w:r>
    </w:p>
  </w:footnote>
  <w:footnote w:type="continuationSeparator" w:id="0">
    <w:p w14:paraId="7EF5B88C" w14:textId="77777777" w:rsidR="006560FC" w:rsidRDefault="006560F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E3D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DE7B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4FCD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0FC"/>
    <w:rsid w:val="000666E0"/>
    <w:rsid w:val="002510B7"/>
    <w:rsid w:val="005C130B"/>
    <w:rsid w:val="006560FC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0C32B"/>
  <w15:chartTrackingRefBased/>
  <w15:docId w15:val="{A5BB2FB6-244A-4D92-B34A-FAC3CF601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2021-10-09T14:26:00Z</dcterms:created>
  <dcterms:modified xsi:type="dcterms:W3CDTF">2021-10-09T14:27:00Z</dcterms:modified>
</cp:coreProperties>
</file>